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3E8F14E4"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C8325D" w:rsidRPr="00C8325D">
        <w:rPr>
          <w:b/>
          <w:i/>
          <w:noProof/>
          <w:sz w:val="28"/>
        </w:rPr>
        <w:t>R5-224532</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B041EA7" w:rsidR="001E41F3" w:rsidRPr="00D01D4E" w:rsidRDefault="00C8325D" w:rsidP="00C2344A">
            <w:pPr>
              <w:pStyle w:val="CRCoverPage"/>
              <w:spacing w:after="0"/>
              <w:jc w:val="center"/>
              <w:rPr>
                <w:noProof/>
                <w:lang w:eastAsia="zh-CN"/>
              </w:rPr>
            </w:pPr>
            <w:r>
              <w:rPr>
                <w:b/>
                <w:noProof/>
                <w:sz w:val="28"/>
                <w:lang w:eastAsia="zh-CN"/>
              </w:rPr>
              <w:t>0352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C0FFC8A" w:rsidR="001E41F3" w:rsidRPr="00D01D4E" w:rsidRDefault="00C8325D" w:rsidP="00035452">
            <w:pPr>
              <w:pStyle w:val="CRCoverPage"/>
              <w:spacing w:after="0"/>
              <w:ind w:left="100"/>
              <w:rPr>
                <w:noProof/>
                <w:lang w:eastAsia="zh-CN"/>
              </w:rPr>
            </w:pPr>
            <w:r w:rsidRPr="00C8325D">
              <w:rPr>
                <w:noProof/>
                <w:lang w:eastAsia="zh-CN"/>
              </w:rPr>
              <w:t>TT analysis for NR SL RRM TC 9.1.6.1 - WAN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25D78" w:rsidR="00B33E2F" w:rsidRPr="00D01D4E" w:rsidRDefault="00514DC3" w:rsidP="00610CF1">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610CF1">
              <w:rPr>
                <w:noProof/>
                <w:lang w:eastAsia="zh-CN"/>
              </w:rPr>
              <w:t>6.1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CB646BB" w:rsidR="00514DC3" w:rsidRPr="00D01D4E" w:rsidRDefault="00514DC3" w:rsidP="00610CF1">
            <w:pPr>
              <w:pStyle w:val="CRCoverPage"/>
              <w:numPr>
                <w:ilvl w:val="0"/>
                <w:numId w:val="23"/>
              </w:numPr>
              <w:spacing w:after="0"/>
              <w:rPr>
                <w:noProof/>
              </w:rPr>
            </w:pPr>
            <w:r>
              <w:rPr>
                <w:noProof/>
                <w:lang w:eastAsia="zh-CN"/>
              </w:rPr>
              <w:t xml:space="preserve">TT analysis for </w:t>
            </w:r>
            <w:r w:rsidRPr="00514DC3">
              <w:rPr>
                <w:noProof/>
                <w:lang w:eastAsia="zh-CN"/>
              </w:rPr>
              <w:t>NR SL RRM TC 9.1.</w:t>
            </w:r>
            <w:r w:rsidR="00610CF1">
              <w:rPr>
                <w:noProof/>
                <w:lang w:eastAsia="zh-CN"/>
              </w:rPr>
              <w:t>6.1</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5B6B46D" w:rsidR="00CA378D" w:rsidRPr="00D01D4E" w:rsidRDefault="00514DC3" w:rsidP="00514DC3">
            <w:pPr>
              <w:pStyle w:val="CRCoverPage"/>
              <w:spacing w:after="0"/>
              <w:ind w:left="99"/>
              <w:rPr>
                <w:rFonts w:hint="eastAsia"/>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C8325D">
              <w:rPr>
                <w:noProof/>
              </w:rPr>
              <w:t>1892</w:t>
            </w:r>
            <w:r w:rsidR="00C8325D">
              <w:rPr>
                <w:rFonts w:hint="eastAsia"/>
                <w:noProof/>
                <w:lang w:eastAsia="zh-CN"/>
              </w:rPr>
              <w:t>,</w:t>
            </w:r>
            <w:r w:rsidR="00C8325D">
              <w:rPr>
                <w:noProof/>
                <w:lang w:eastAsia="zh-CN"/>
              </w:rPr>
              <w:t xml:space="preserve">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91D16E" w:rsidR="007B263F" w:rsidRPr="00D54284" w:rsidRDefault="007B263F" w:rsidP="00D54284">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659FA50E" w:rsidR="00514DC3" w:rsidRDefault="00514DC3" w:rsidP="00514DC3">
      <w:pPr>
        <w:rPr>
          <w:lang w:eastAsia="zh-CN"/>
        </w:rPr>
      </w:pPr>
      <w:r w:rsidRPr="00415567">
        <w:t>"</w:t>
      </w:r>
      <w:r w:rsidR="00D54284" w:rsidRPr="00514DC3">
        <w:rPr>
          <w:lang w:eastAsia="zh-CN"/>
        </w:rPr>
        <w:t>38.533 9.1.</w:t>
      </w:r>
      <w:r w:rsidR="00610CF1">
        <w:rPr>
          <w:lang w:eastAsia="zh-CN"/>
        </w:rPr>
        <w:t>6.1</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3BEB5" w14:textId="77777777" w:rsidR="00637B16" w:rsidRDefault="00637B16">
      <w:r>
        <w:separator/>
      </w:r>
    </w:p>
  </w:endnote>
  <w:endnote w:type="continuationSeparator" w:id="0">
    <w:p w14:paraId="5361D53D" w14:textId="77777777" w:rsidR="00637B16" w:rsidRDefault="0063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58023" w14:textId="77777777" w:rsidR="00637B16" w:rsidRDefault="00637B16">
      <w:r>
        <w:separator/>
      </w:r>
    </w:p>
  </w:footnote>
  <w:footnote w:type="continuationSeparator" w:id="0">
    <w:p w14:paraId="66AF41BD" w14:textId="77777777" w:rsidR="00637B16" w:rsidRDefault="0063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10196"/>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D7388"/>
    <w:rsid w:val="002E3B95"/>
    <w:rsid w:val="002E472E"/>
    <w:rsid w:val="002E51C3"/>
    <w:rsid w:val="00305409"/>
    <w:rsid w:val="00335AC0"/>
    <w:rsid w:val="0034507C"/>
    <w:rsid w:val="003609EF"/>
    <w:rsid w:val="0036231A"/>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5F669F"/>
    <w:rsid w:val="00610CF1"/>
    <w:rsid w:val="00621188"/>
    <w:rsid w:val="006257ED"/>
    <w:rsid w:val="00630900"/>
    <w:rsid w:val="00637B16"/>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3E10"/>
    <w:rsid w:val="007977A8"/>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2E99"/>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AF66F5"/>
    <w:rsid w:val="00B13489"/>
    <w:rsid w:val="00B258BB"/>
    <w:rsid w:val="00B268E1"/>
    <w:rsid w:val="00B33E2F"/>
    <w:rsid w:val="00B40CB9"/>
    <w:rsid w:val="00B57A58"/>
    <w:rsid w:val="00B67B97"/>
    <w:rsid w:val="00B745E0"/>
    <w:rsid w:val="00B80A63"/>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325D"/>
    <w:rsid w:val="00C870F6"/>
    <w:rsid w:val="00C95985"/>
    <w:rsid w:val="00CA378D"/>
    <w:rsid w:val="00CB38F0"/>
    <w:rsid w:val="00CC5026"/>
    <w:rsid w:val="00CC68D0"/>
    <w:rsid w:val="00CD3811"/>
    <w:rsid w:val="00CD7D0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157B6"/>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8BDFF-E156-4559-AD1C-EEDAEC46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2</Pages>
  <Words>325</Words>
  <Characters>1856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2022-02-21T03:38:00Z</dcterms:created>
  <dcterms:modified xsi:type="dcterms:W3CDTF">2022-08-05T03:24:00Z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(3)jWzsbB655Z/gIJK39DrIJ9qCIn+TbhBKxDVIMhi2Dq1Te2vXCCwg5RZTXEwRhXxWzA26EE/g
14xD1UbjSiTQC8r6243MCo9Q4n2K0/pXUzVxIGubG0NGzPq795MmPPjyjW9DvczoOIRWubOq
LABpBtM81l4XYcVZt50tvcFfiIIwYMzgSSq0xfDOPqlsoGBks+T6BhRxNukVsH/zbBRW7vo3
1cJUunWxl8EVXzYzEI</vt:lpwstr>
  </property>
  <property fmtid="{D5CDD505-2E9C-101B-9397-08002B2CF9AE}" pid="22" name="_2015_ms_pID_7253431">
    <vt:lpwstr>1p2nq8OlqcDHV1ZgbnUL0HoZBdKihJsfwxMoaBqEVgdrwbO3bttyFc
XQLYEo5DrQwo4uN2/+eJPWpfl3ge+UgeSnN8aAzSAb5Qot4u67nm2Z1m+IR3i0mIb1ssAuqp
5ylgaQkggn/u5SCaOECU77tvGcjvOnCf9L189E+MkUK/cGXRg2tbTLa0wDzmAwC2nh+OSOcb
0lQXW7YxQGlFrb3JPP1SKSvnbrp+dqWrhhj6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vg==</vt:lpwstr>
  </property>
</Properties>
</file>